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07" w:rsidRDefault="00A61C07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A61C07" w:rsidRDefault="00A61C07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A61C07" w:rsidRDefault="00A61C07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A61C07" w:rsidRDefault="00A61C07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A61C07" w:rsidRDefault="00A61C07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A61C07" w:rsidRDefault="00A61C07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61C07" w:rsidRDefault="00A61C07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02.06.2025 № 130</w:t>
      </w:r>
    </w:p>
    <w:p w:rsidR="00A61C07" w:rsidRDefault="00A61C07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A61C07" w:rsidRDefault="00A61C07">
      <w:pPr>
        <w:ind w:left="840" w:right="-210"/>
        <w:rPr>
          <w:rFonts w:ascii="Times New Roman" w:hAnsi="Times New Roman" w:cs="Times New Roman"/>
        </w:rPr>
      </w:pPr>
    </w:p>
    <w:p w:rsidR="00A61C07" w:rsidRDefault="00A61C07">
      <w:pPr>
        <w:ind w:left="840" w:right="-210"/>
        <w:rPr>
          <w:rFonts w:ascii="Times New Roman" w:hAnsi="Times New Roman" w:cs="Times New Roman"/>
        </w:rPr>
      </w:pPr>
    </w:p>
    <w:p w:rsidR="00A61C07" w:rsidRPr="00C8749F" w:rsidRDefault="00A61C07">
      <w:pPr>
        <w:ind w:right="-227"/>
        <w:rPr>
          <w:rFonts w:ascii="Times New Roman" w:hAnsi="Times New Roman" w:cs="Times New Roman"/>
          <w:sz w:val="28"/>
          <w:szCs w:val="28"/>
        </w:rPr>
      </w:pPr>
      <w:r w:rsidRPr="00C8749F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A61C07" w:rsidRPr="00C8749F" w:rsidRDefault="00A61C07">
      <w:pPr>
        <w:ind w:right="-227"/>
        <w:rPr>
          <w:rFonts w:ascii="Times New Roman" w:hAnsi="Times New Roman" w:cs="Times New Roman"/>
          <w:sz w:val="28"/>
          <w:szCs w:val="28"/>
        </w:rPr>
      </w:pPr>
      <w:r w:rsidRPr="00C8749F">
        <w:rPr>
          <w:rFonts w:ascii="Times New Roman" w:hAnsi="Times New Roman" w:cs="Times New Roman"/>
          <w:sz w:val="28"/>
          <w:szCs w:val="28"/>
        </w:rPr>
        <w:t>администрации Унечского района</w:t>
      </w:r>
    </w:p>
    <w:p w:rsidR="00A61C07" w:rsidRPr="00C8749F" w:rsidRDefault="00A61C07">
      <w:pPr>
        <w:ind w:right="-227"/>
        <w:rPr>
          <w:rFonts w:ascii="Times New Roman" w:hAnsi="Times New Roman" w:cs="Times New Roman"/>
          <w:sz w:val="28"/>
          <w:szCs w:val="28"/>
        </w:rPr>
      </w:pPr>
      <w:r w:rsidRPr="00C8749F">
        <w:rPr>
          <w:rFonts w:ascii="Times New Roman" w:hAnsi="Times New Roman" w:cs="Times New Roman"/>
          <w:sz w:val="28"/>
          <w:szCs w:val="28"/>
        </w:rPr>
        <w:t xml:space="preserve"> от 11.02.2025 №22</w:t>
      </w:r>
    </w:p>
    <w:p w:rsidR="00A61C07" w:rsidRDefault="00A61C07">
      <w:pPr>
        <w:ind w:left="840" w:right="-210"/>
        <w:rPr>
          <w:rFonts w:ascii="Times New Roman" w:hAnsi="Times New Roman" w:cs="Times New Roman"/>
        </w:rPr>
      </w:pPr>
    </w:p>
    <w:p w:rsidR="00A61C07" w:rsidRDefault="00A61C07">
      <w:pPr>
        <w:ind w:left="840" w:right="-210"/>
        <w:rPr>
          <w:rFonts w:ascii="Times New Roman" w:hAnsi="Times New Roman" w:cs="Times New Roman"/>
        </w:rPr>
      </w:pPr>
    </w:p>
    <w:p w:rsidR="00A61C07" w:rsidRPr="00DD73F9" w:rsidRDefault="00A61C07" w:rsidP="00C8749F">
      <w:pPr>
        <w:widowControl w:val="0"/>
        <w:tabs>
          <w:tab w:val="left" w:pos="11057"/>
        </w:tabs>
        <w:autoSpaceDE w:val="0"/>
        <w:autoSpaceDN w:val="0"/>
        <w:adjustRightInd w:val="0"/>
        <w:spacing w:line="276" w:lineRule="auto"/>
        <w:ind w:right="-1" w:firstLine="567"/>
        <w:jc w:val="both"/>
        <w:rPr>
          <w:rFonts w:ascii="Times New Roman" w:hAnsi="Times New Roman" w:cs="Times New Roman"/>
        </w:rPr>
      </w:pPr>
      <w:r w:rsidRPr="00DD73F9">
        <w:rPr>
          <w:rFonts w:ascii="Times New Roman" w:hAnsi="Times New Roman" w:cs="Times New Roman"/>
          <w:color w:val="000000"/>
        </w:rPr>
        <w:t>В соответствии со </w:t>
      </w:r>
      <w:hyperlink r:id="rId5" w:history="1">
        <w:r w:rsidRPr="00DD73F9">
          <w:rPr>
            <w:rFonts w:ascii="Times New Roman" w:hAnsi="Times New Roman" w:cs="Times New Roman"/>
          </w:rPr>
          <w:t>статьей 78</w:t>
        </w:r>
      </w:hyperlink>
      <w:r w:rsidRPr="00DD73F9">
        <w:rPr>
          <w:rFonts w:ascii="Times New Roman" w:hAnsi="Times New Roman" w:cs="Times New Roman"/>
          <w:color w:val="000000"/>
        </w:rPr>
        <w:t>  Бюджетного кодекса Российской Федерации,  постановлением Правительства Российской Федерации от 25.10.2023 №1780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</w:t>
      </w:r>
      <w:r>
        <w:rPr>
          <w:rFonts w:ascii="Times New Roman" w:hAnsi="Times New Roman" w:cs="Times New Roman"/>
          <w:color w:val="000000"/>
        </w:rPr>
        <w:t>, Администрация Унечского района</w:t>
      </w:r>
    </w:p>
    <w:p w:rsidR="00A61C07" w:rsidRPr="00DD73F9" w:rsidRDefault="00A61C07">
      <w:pPr>
        <w:ind w:right="-227"/>
        <w:rPr>
          <w:rFonts w:cs="Times New Roman"/>
          <w:b/>
          <w:bCs/>
        </w:rPr>
      </w:pPr>
    </w:p>
    <w:p w:rsidR="00A61C07" w:rsidRDefault="00A61C07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A61C07" w:rsidRDefault="00A61C07">
      <w:pPr>
        <w:ind w:left="840" w:right="-210"/>
        <w:rPr>
          <w:rFonts w:ascii="Times New Roman" w:hAnsi="Times New Roman" w:cs="Times New Roman"/>
        </w:rPr>
      </w:pPr>
    </w:p>
    <w:p w:rsidR="00A61C07" w:rsidRDefault="00A61C07" w:rsidP="00921979">
      <w:pPr>
        <w:spacing w:line="276" w:lineRule="auto"/>
        <w:ind w:right="-2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1.Внести в Порядок предоставление из бюджета муниципального образования «Унечское городское поселение Унечского муниципального района Брянской области» субсидии юридическим лицам в связи с оказанием банных услуг населению», утвержденный  постановлением администрации Унечского района от11.02.2025 №22 «Об утверждении Порядка предоставления из бюджета муниципального образования «Унечское городское поселение Унечского муниципального района Брянской области» субсидии юридическим лицам в связи с оказанием банных услуг населению», следующие изменения:</w:t>
      </w:r>
    </w:p>
    <w:p w:rsidR="00A61C07" w:rsidRDefault="00A61C07" w:rsidP="00921979">
      <w:pPr>
        <w:spacing w:line="276" w:lineRule="auto"/>
        <w:ind w:right="-2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1.1.В пункте 11Порядка «информация по разделу» слова «МУП УК «Недвижимость» заменить словами «ООО Недвижимость».</w:t>
      </w:r>
    </w:p>
    <w:p w:rsidR="00A61C07" w:rsidRPr="00B875CB" w:rsidRDefault="00A61C07" w:rsidP="00921979">
      <w:pPr>
        <w:pStyle w:val="ListParagraph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</w:t>
      </w:r>
      <w:r w:rsidRPr="005F7897">
        <w:rPr>
          <w:rFonts w:ascii="Times New Roman" w:hAnsi="Times New Roman" w:cs="Times New Roman"/>
          <w:sz w:val="24"/>
          <w:szCs w:val="24"/>
        </w:rPr>
        <w:t>. Опубликовать настоящее постановле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F7897">
        <w:rPr>
          <w:rFonts w:ascii="Times New Roman" w:hAnsi="Times New Roman" w:cs="Times New Roman"/>
          <w:sz w:val="24"/>
          <w:szCs w:val="24"/>
        </w:rPr>
        <w:t>ие в муниципальном печатном средстве массовой    информации «Унечский муниципальный вестник» и разместить в информационно-телекоммуникационной сети «Интернет</w:t>
      </w:r>
      <w:r w:rsidRPr="00F847D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«</w:t>
      </w:r>
      <w:hyperlink r:id="rId6" w:history="1">
        <w:r w:rsidRPr="00B875CB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www.unradm.ru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»</w:t>
      </w:r>
      <w:bookmarkStart w:id="0" w:name="_GoBack"/>
      <w:bookmarkEnd w:id="0"/>
      <w:r w:rsidRPr="00B875CB">
        <w:rPr>
          <w:rFonts w:ascii="Times New Roman" w:hAnsi="Times New Roman" w:cs="Times New Roman"/>
          <w:sz w:val="24"/>
          <w:szCs w:val="24"/>
        </w:rPr>
        <w:t>.</w:t>
      </w:r>
    </w:p>
    <w:p w:rsidR="00A61C07" w:rsidRDefault="00A61C07" w:rsidP="00921979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Данное постановление вступает в силу с момента его официального опубликования и распространяется на правоотношения, возникшие с 2 июня 2025 года.</w:t>
      </w:r>
    </w:p>
    <w:p w:rsidR="00A61C07" w:rsidRDefault="00A61C07" w:rsidP="00921979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 Контроль за исполнением настоящего постановления оставляю за собой.</w:t>
      </w:r>
    </w:p>
    <w:p w:rsidR="00A61C07" w:rsidRDefault="00A61C07" w:rsidP="00921979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A61C07" w:rsidRDefault="00A61C07" w:rsidP="00921979">
      <w:pPr>
        <w:jc w:val="both"/>
        <w:rPr>
          <w:rFonts w:cs="Times New Roman"/>
        </w:rPr>
      </w:pPr>
    </w:p>
    <w:p w:rsidR="00A61C07" w:rsidRDefault="00A61C07" w:rsidP="00921979">
      <w:pPr>
        <w:jc w:val="both"/>
      </w:pPr>
      <w:r w:rsidRPr="00266076">
        <w:t>Глава администрации Унечского района</w:t>
      </w:r>
      <w:r w:rsidRPr="00266076">
        <w:tab/>
      </w:r>
      <w:r w:rsidRPr="00266076">
        <w:tab/>
      </w:r>
      <w:r w:rsidRPr="00266076">
        <w:tab/>
      </w:r>
      <w:r w:rsidRPr="00266076">
        <w:tab/>
      </w:r>
      <w:r w:rsidRPr="00266076">
        <w:tab/>
      </w:r>
      <w:r w:rsidRPr="00266076">
        <w:tab/>
      </w:r>
      <w:r>
        <w:t>В.А. Дуда</w:t>
      </w:r>
    </w:p>
    <w:p w:rsidR="00A61C07" w:rsidRPr="00266076" w:rsidRDefault="00A61C07" w:rsidP="00921979">
      <w:pPr>
        <w:jc w:val="both"/>
        <w:rPr>
          <w:rFonts w:cs="Times New Roman"/>
        </w:rPr>
      </w:pPr>
    </w:p>
    <w:p w:rsidR="00A61C07" w:rsidRPr="00A1670B" w:rsidRDefault="00A61C07" w:rsidP="00921979">
      <w:pPr>
        <w:jc w:val="both"/>
        <w:rPr>
          <w:rFonts w:cs="Times New Roman"/>
        </w:rPr>
      </w:pPr>
    </w:p>
    <w:sectPr w:rsidR="00A61C07" w:rsidRPr="00A1670B" w:rsidSect="00561504">
      <w:pgSz w:w="11906" w:h="16838"/>
      <w:pgMar w:top="1134" w:right="851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60374"/>
    <w:multiLevelType w:val="multilevel"/>
    <w:tmpl w:val="3EA0D60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574B2D78"/>
    <w:multiLevelType w:val="multilevel"/>
    <w:tmpl w:val="4538056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DD7"/>
    <w:rsid w:val="000B7DD7"/>
    <w:rsid w:val="0013663C"/>
    <w:rsid w:val="00143B63"/>
    <w:rsid w:val="00266076"/>
    <w:rsid w:val="0028497E"/>
    <w:rsid w:val="002F2361"/>
    <w:rsid w:val="002F31C5"/>
    <w:rsid w:val="00305B19"/>
    <w:rsid w:val="003C00A9"/>
    <w:rsid w:val="00561504"/>
    <w:rsid w:val="005D2AE5"/>
    <w:rsid w:val="005F7897"/>
    <w:rsid w:val="00701AD4"/>
    <w:rsid w:val="00921979"/>
    <w:rsid w:val="009A0A85"/>
    <w:rsid w:val="00A1670B"/>
    <w:rsid w:val="00A61C07"/>
    <w:rsid w:val="00AF6026"/>
    <w:rsid w:val="00B6240D"/>
    <w:rsid w:val="00B875CB"/>
    <w:rsid w:val="00C34816"/>
    <w:rsid w:val="00C8749F"/>
    <w:rsid w:val="00D14134"/>
    <w:rsid w:val="00DD73F9"/>
    <w:rsid w:val="00E4237C"/>
    <w:rsid w:val="00F81CEC"/>
    <w:rsid w:val="00F847D0"/>
    <w:rsid w:val="00FC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816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C34816"/>
    <w:pPr>
      <w:numPr>
        <w:numId w:val="2"/>
      </w:numPr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32A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C34816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C34816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C34816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C3481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34816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132A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C34816"/>
  </w:style>
  <w:style w:type="paragraph" w:styleId="Caption">
    <w:name w:val="caption"/>
    <w:basedOn w:val="Normal"/>
    <w:uiPriority w:val="99"/>
    <w:qFormat/>
    <w:rsid w:val="00C34816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C34816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C3481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0132A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C3481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10132A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C34816"/>
  </w:style>
  <w:style w:type="paragraph" w:styleId="Header">
    <w:name w:val="header"/>
    <w:basedOn w:val="Normal"/>
    <w:link w:val="HeaderChar"/>
    <w:uiPriority w:val="99"/>
    <w:rsid w:val="00C34816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132A"/>
    <w:rPr>
      <w:rFonts w:cs="Liberation Serif"/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C34816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C34816"/>
    <w:pPr>
      <w:suppressAutoHyphens w:val="0"/>
      <w:ind w:right="4536"/>
      <w:jc w:val="both"/>
    </w:pPr>
    <w:rPr>
      <w:rFonts w:ascii="Arial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C34816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132A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C34816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C34816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C34816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99"/>
    <w:qFormat/>
    <w:rsid w:val="00921979"/>
    <w:pPr>
      <w:suppressAutoHyphens w:val="0"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9219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" TargetMode="External"/><Relationship Id="rId5" Type="http://schemas.openxmlformats.org/officeDocument/2006/relationships/hyperlink" Target="consultantplus://offline/ref=53416934D41DD351E49BEB5A359467119776565E5D9E43974C6636911A8F79D8FCED133C6F296D074Fi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777</TotalTime>
  <Pages>1</Pages>
  <Words>310</Words>
  <Characters>1769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22</cp:revision>
  <cp:lastPrinted>2025-06-10T07:01:00Z</cp:lastPrinted>
  <dcterms:created xsi:type="dcterms:W3CDTF">2025-05-27T12:44:00Z</dcterms:created>
  <dcterms:modified xsi:type="dcterms:W3CDTF">2025-06-18T12:37:00Z</dcterms:modified>
</cp:coreProperties>
</file>